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C567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DE69B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DE69B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22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7D224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7D22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DE69B4" w:rsidRPr="00083CC3" w:rsidRDefault="002F054A" w:rsidP="00DE69B4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E69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E69B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นายสุพัชรพงษ์ บ</w:t>
            </w:r>
            <w:r w:rsidR="00DE69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ัว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นาค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นางสาวธนิภัสสร คงจุ้ย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นายเกรียงศักดิ์ เหล็กดี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6C7B37" w:rsidRPr="003B7C5A" w:rsidRDefault="00DE69B4" w:rsidP="00680208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</w:t>
            </w:r>
            <w:r w:rsidR="00AF43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68020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7D2249" w:rsidRDefault="007D224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  <w:p w:rsidR="007D2249" w:rsidRDefault="007D224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  <w:p w:rsidR="007D2249" w:rsidRDefault="007D224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  <w:p w:rsidR="007D2249" w:rsidRDefault="007D224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  <w:p w:rsidR="007D2249" w:rsidRDefault="007D224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  <w:p w:rsidR="006C7B37" w:rsidRPr="006C7B37" w:rsidRDefault="007D224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94497">
        <w:trPr>
          <w:gridAfter w:val="1"/>
          <w:wAfter w:w="6" w:type="dxa"/>
          <w:trHeight w:val="10080"/>
        </w:trPr>
        <w:tc>
          <w:tcPr>
            <w:tcW w:w="9379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426899" w:rsidRDefault="0009319F" w:rsidP="00A77673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DE69B4" w:rsidRDefault="00DE69B4" w:rsidP="00A7767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sz w:val="18"/>
                <w:szCs w:val="18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594497" w:rsidRPr="00594497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9319F" w:rsidRPr="00426899" w:rsidRDefault="00DE69B4" w:rsidP="00A776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09319F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E69B4" w:rsidRPr="00C93DDF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9319F" w:rsidRPr="00DE69B4" w:rsidRDefault="00DE69B4" w:rsidP="00A776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9319F" w:rsidRPr="00426899" w:rsidRDefault="0009319F" w:rsidP="00A77673">
            <w:pPr>
              <w:pStyle w:val="ListParagraph"/>
              <w:numPr>
                <w:ilvl w:val="1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9319F" w:rsidRPr="00426899" w:rsidRDefault="0009319F" w:rsidP="00A77673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9319F" w:rsidRPr="00426899" w:rsidRDefault="0009319F" w:rsidP="00A77673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9319F" w:rsidRPr="00426899" w:rsidRDefault="0009319F" w:rsidP="00A77673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09319F" w:rsidRPr="00426899" w:rsidRDefault="0009319F" w:rsidP="00A77673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9319F" w:rsidRPr="00426899" w:rsidRDefault="0009319F" w:rsidP="00A77673">
            <w:pPr>
              <w:pStyle w:val="ListParagraph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A77673" w:rsidRDefault="0009319F" w:rsidP="00A77673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จัดทำ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มีการ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</w:t>
            </w:r>
            <w:r w:rsidR="00AE3DC9" w:rsidRPr="00A7767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E3DC9" w:rsidRPr="00A7767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ข้อกำหนด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09319F" w:rsidRPr="00A77673" w:rsidRDefault="0009319F" w:rsidP="00A77673">
            <w:pPr>
              <w:pStyle w:val="ListParagraph"/>
              <w:numPr>
                <w:ilvl w:val="1"/>
                <w:numId w:val="10"/>
              </w:numPr>
              <w:ind w:left="2127" w:hanging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A77673" w:rsidRDefault="0009319F" w:rsidP="00A7767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การรายงานผลการปฏิบัติงานตามคู่มือการปฏิบัติงาน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9319F" w:rsidRPr="00A77673" w:rsidRDefault="0009319F" w:rsidP="00A7767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A77673" w:rsidRDefault="0009319F" w:rsidP="00A7767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ทำงาน</w:t>
            </w:r>
          </w:p>
          <w:p w:rsidR="00E379B3" w:rsidRPr="0009319F" w:rsidRDefault="0009319F" w:rsidP="00A77673">
            <w:pPr>
              <w:pStyle w:val="ListParagraph"/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ขั้นตอน/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วิธีการเตรียมความพร้อม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เพื่อให้การปฏิบัติงานมี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ความต่อเนื่อง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การทำให้คืนสู่สภาพเดิม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ในกรณีเกิด</w:t>
            </w:r>
            <w:r w:rsidRPr="00A77673">
              <w:rPr>
                <w:rFonts w:ascii="TH SarabunPSK" w:hAnsi="TH SarabunPSK" w:cs="TH SarabunPSK"/>
                <w:sz w:val="30"/>
                <w:szCs w:val="30"/>
                <w:cs/>
              </w:rPr>
              <w:t>ภัยพิบัติหรือภาวะฉุกเฉิน</w:t>
            </w:r>
            <w:r w:rsidRPr="00A776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0"/>
              <w:gridCol w:w="5403"/>
            </w:tblGrid>
            <w:tr w:rsidR="00A155E3" w:rsidRPr="003B7C5A" w:rsidTr="00370EE2">
              <w:trPr>
                <w:trHeight w:val="454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3D7A04">
        <w:trPr>
          <w:gridAfter w:val="1"/>
          <w:wAfter w:w="6" w:type="dxa"/>
          <w:trHeight w:val="2815"/>
        </w:trPr>
        <w:tc>
          <w:tcPr>
            <w:tcW w:w="9379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46"/>
              <w:gridCol w:w="1139"/>
              <w:gridCol w:w="1418"/>
              <w:gridCol w:w="1115"/>
              <w:gridCol w:w="1202"/>
            </w:tblGrid>
            <w:tr w:rsidR="002F054A" w:rsidRPr="003B7C5A" w:rsidTr="003D7A04">
              <w:trPr>
                <w:trHeight w:val="969"/>
                <w:jc w:val="center"/>
              </w:trPr>
              <w:tc>
                <w:tcPr>
                  <w:tcW w:w="43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1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3D7A04">
              <w:trPr>
                <w:trHeight w:val="1385"/>
                <w:jc w:val="center"/>
              </w:trPr>
              <w:tc>
                <w:tcPr>
                  <w:tcW w:w="4346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39" w:type="dxa"/>
                </w:tcPr>
                <w:p w:rsidR="004032BC" w:rsidRPr="00AC4F8B" w:rsidRDefault="00922267" w:rsidP="003D7A04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3D7A04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09319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D224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  <w:p w:rsidR="00750139" w:rsidRDefault="0092226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(18</w:t>
                  </w:r>
                  <w:r w:rsidR="0075013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รายการ)</w:t>
                  </w:r>
                </w:p>
              </w:tc>
              <w:tc>
                <w:tcPr>
                  <w:tcW w:w="11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2226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22267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</w:t>
                  </w:r>
                  <w:r w:rsidR="0075013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D2249" w:rsidRPr="003B7C5A" w:rsidTr="00922267">
        <w:trPr>
          <w:gridAfter w:val="1"/>
          <w:wAfter w:w="6" w:type="dxa"/>
          <w:trHeight w:val="7220"/>
        </w:trPr>
        <w:tc>
          <w:tcPr>
            <w:tcW w:w="9379" w:type="dxa"/>
            <w:gridSpan w:val="3"/>
          </w:tcPr>
          <w:p w:rsidR="007D2249" w:rsidRPr="00922267" w:rsidRDefault="007D2249" w:rsidP="0092226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7D2249" w:rsidRPr="00922267" w:rsidRDefault="007D2249" w:rsidP="00922267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สำนักงานบริหารเทคโนโลยีสารสนเทศเพื่อพัฒนาการศึกษา ได้ดำเนินการตามแนวทางการพัฒนาคุณภาพการบริหารจัดการภาครัฐของสำนักงานคณะกรรมการการอุดมศึกษา โดยดำเนินการ ดังนี้</w:t>
            </w:r>
          </w:p>
          <w:p w:rsidR="007D2249" w:rsidRPr="00922267" w:rsidRDefault="007D2249" w:rsidP="00922267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sz w:val="18"/>
                <w:szCs w:val="18"/>
              </w:rPr>
              <w:tab/>
            </w:r>
            <w:r w:rsidRPr="00922267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9222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การกำกับดูแลองค์การที่ดี</w:t>
            </w:r>
          </w:p>
          <w:p w:rsidR="007D2249" w:rsidRPr="00922267" w:rsidRDefault="007D2249" w:rsidP="00922267">
            <w:pPr>
              <w:ind w:left="1800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  <w:cs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7D2249" w:rsidRPr="00922267" w:rsidRDefault="007D2249" w:rsidP="00922267">
            <w:pPr>
              <w:ind w:left="72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18"/>
                <w:szCs w:val="18"/>
              </w:rPr>
              <w:sym w:font="Wingdings" w:char="F06C"/>
            </w:r>
            <w:r w:rsidRPr="00922267">
              <w:rPr>
                <w:rFonts w:ascii="TH SarabunPSK" w:hAnsi="TH SarabunPSK" w:cs="TH SarabunPSK"/>
                <w:b/>
                <w:sz w:val="18"/>
                <w:szCs w:val="18"/>
                <w:cs/>
              </w:rPr>
              <w:t xml:space="preserve"> </w:t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7D2249" w:rsidRPr="00922267" w:rsidRDefault="007D2249" w:rsidP="00922267">
            <w:pPr>
              <w:ind w:left="1800"/>
              <w:jc w:val="thaiDistribute"/>
              <w:rPr>
                <w:rFonts w:ascii="TH SarabunPSK" w:hAnsi="TH SarabunPSK" w:cs="TH SarabunPSK"/>
                <w:b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Pr="00922267">
              <w:rPr>
                <w:rFonts w:ascii="TH SarabunPSK" w:hAnsi="TH SarabunPSK" w:cs="TH SarabunPSK"/>
                <w:b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lastRenderedPageBreak/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7D2249" w:rsidRPr="00922267" w:rsidRDefault="007D2249" w:rsidP="00922267">
            <w:pPr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922267"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 </w:t>
            </w:r>
            <w:r w:rsidRPr="009222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7D2249" w:rsidRPr="00922267" w:rsidRDefault="007D2249" w:rsidP="00922267">
            <w:pPr>
              <w:ind w:left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 แต่งตั้งคณะทำงานบริหารความเสี่ยง สำนักงานบริหารเทคโนโลยีสารสนเทศเพื่อพัฒนาการศึกษา ประจำปีงบประมาณ พ.ศ. </w:t>
            </w:r>
            <w:r w:rsidRPr="00922267"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  <w:p w:rsidR="007D2249" w:rsidRPr="00922267" w:rsidRDefault="007D2249" w:rsidP="00922267">
            <w:pPr>
              <w:ind w:left="7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92226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การให้ความสำคัญกับผู้รับบริการและผู้มีส่วนได้ส่วนเสีย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7D2249" w:rsidRPr="00922267" w:rsidRDefault="00855C1B" w:rsidP="00922267">
            <w:pPr>
              <w:ind w:left="180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7D2249" w:rsidRPr="00922267" w:rsidRDefault="007D2249" w:rsidP="00922267">
            <w:pPr>
              <w:ind w:left="720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/>
                <w:sz w:val="18"/>
                <w:szCs w:val="18"/>
              </w:rPr>
              <w:sym w:font="Wingdings" w:char="F06C"/>
            </w:r>
            <w:r w:rsidRPr="00922267">
              <w:rPr>
                <w:rFonts w:ascii="TH SarabunPSK" w:hAnsi="TH SarabunPSK" w:cs="TH SarabunPSK"/>
                <w:sz w:val="18"/>
                <w:szCs w:val="18"/>
                <w:cs/>
              </w:rPr>
              <w:t xml:space="preserve"> </w:t>
            </w:r>
            <w:r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7D2249" w:rsidRPr="00922267" w:rsidRDefault="00855C1B" w:rsidP="00922267">
            <w:pPr>
              <w:ind w:left="184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2267">
              <w:rPr>
                <w:rFonts w:ascii="TH SarabunPSK" w:hAnsi="TH SarabunPSK" w:cs="TH SarabunPSK"/>
                <w:b/>
                <w:sz w:val="30"/>
                <w:szCs w:val="30"/>
              </w:rPr>
              <w:sym w:font="Wingdings 2" w:char="F050"/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 โดยมีการการจัดทำ</w:t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ข้อกำหนดที่สำคัญของผลผลิต การบริการ และกระบวนการทำงานที่สำคัญ</w:t>
            </w:r>
          </w:p>
        </w:tc>
      </w:tr>
      <w:tr w:rsidR="007D2249" w:rsidRPr="003B7C5A" w:rsidTr="00D1318C">
        <w:trPr>
          <w:gridAfter w:val="1"/>
          <w:wAfter w:w="6" w:type="dxa"/>
          <w:trHeight w:val="1134"/>
        </w:trPr>
        <w:tc>
          <w:tcPr>
            <w:tcW w:w="9379" w:type="dxa"/>
            <w:gridSpan w:val="3"/>
          </w:tcPr>
          <w:p w:rsidR="007D2249" w:rsidRDefault="007D2249" w:rsidP="007D22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D2249" w:rsidRPr="00594497" w:rsidRDefault="007D2249" w:rsidP="007D2249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D2249" w:rsidRPr="003B7C5A" w:rsidTr="00D1318C">
        <w:trPr>
          <w:gridAfter w:val="1"/>
          <w:wAfter w:w="6" w:type="dxa"/>
          <w:trHeight w:val="1134"/>
        </w:trPr>
        <w:tc>
          <w:tcPr>
            <w:tcW w:w="9379" w:type="dxa"/>
            <w:gridSpan w:val="3"/>
          </w:tcPr>
          <w:p w:rsidR="007D2249" w:rsidRDefault="007D2249" w:rsidP="007D22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D2249" w:rsidRPr="00594497" w:rsidRDefault="007D2249" w:rsidP="007D2249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D2249" w:rsidRPr="003B7C5A" w:rsidTr="003D7A04">
        <w:trPr>
          <w:gridAfter w:val="1"/>
          <w:wAfter w:w="6" w:type="dxa"/>
          <w:trHeight w:val="1246"/>
        </w:trPr>
        <w:tc>
          <w:tcPr>
            <w:tcW w:w="9379" w:type="dxa"/>
            <w:gridSpan w:val="3"/>
          </w:tcPr>
          <w:p w:rsidR="007D2249" w:rsidRDefault="007D2249" w:rsidP="007D224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7D2249" w:rsidRPr="00922267" w:rsidRDefault="007D2249" w:rsidP="007D2249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226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รายการการดำเนินการตามแผนการพัฒนาระบบข้อมูล/ฐานข้อมูลสารสนเทศ</w:t>
            </w:r>
          </w:p>
          <w:p w:rsidR="007D2249" w:rsidRPr="00594497" w:rsidRDefault="00922267" w:rsidP="007D2249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ทางเว็บไซต์ </w:t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="007D2249" w:rsidRPr="0092226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www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uni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net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" </w:instrTex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www</w: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uni</w:t>
            </w:r>
            <w:proofErr w:type="spellEnd"/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net</w:t>
            </w:r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="007D2249" w:rsidRPr="00922267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1318C">
      <w:headerReference w:type="default" r:id="rId8"/>
      <w:footerReference w:type="even" r:id="rId9"/>
      <w:pgSz w:w="11906" w:h="16838"/>
      <w:pgMar w:top="1389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098" w:rsidRDefault="006D5098">
      <w:r>
        <w:separator/>
      </w:r>
    </w:p>
  </w:endnote>
  <w:endnote w:type="continuationSeparator" w:id="0">
    <w:p w:rsidR="006D5098" w:rsidRDefault="006D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098" w:rsidRDefault="006D5098">
      <w:r>
        <w:separator/>
      </w:r>
    </w:p>
  </w:footnote>
  <w:footnote w:type="continuationSeparator" w:id="0">
    <w:p w:rsidR="006D5098" w:rsidRDefault="006D5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0A40F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45B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145BE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145B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0A40F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45B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145BE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145B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1565D2"/>
    <w:multiLevelType w:val="hybridMultilevel"/>
    <w:tmpl w:val="B456C60E"/>
    <w:lvl w:ilvl="0" w:tplc="CAEE9C7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62F5D"/>
    <w:rsid w:val="0007420D"/>
    <w:rsid w:val="0007652E"/>
    <w:rsid w:val="00086869"/>
    <w:rsid w:val="0009319F"/>
    <w:rsid w:val="000A3286"/>
    <w:rsid w:val="000A40F4"/>
    <w:rsid w:val="000A5220"/>
    <w:rsid w:val="000A7481"/>
    <w:rsid w:val="000B61D2"/>
    <w:rsid w:val="000C06DC"/>
    <w:rsid w:val="000C3FE0"/>
    <w:rsid w:val="000C567E"/>
    <w:rsid w:val="000D3B60"/>
    <w:rsid w:val="000D55E0"/>
    <w:rsid w:val="000D6395"/>
    <w:rsid w:val="000E60D4"/>
    <w:rsid w:val="000F6FCE"/>
    <w:rsid w:val="00106E78"/>
    <w:rsid w:val="0012187F"/>
    <w:rsid w:val="00130734"/>
    <w:rsid w:val="00135353"/>
    <w:rsid w:val="00145BE5"/>
    <w:rsid w:val="00154194"/>
    <w:rsid w:val="001618D2"/>
    <w:rsid w:val="0017768C"/>
    <w:rsid w:val="0018175B"/>
    <w:rsid w:val="00185E58"/>
    <w:rsid w:val="001916D9"/>
    <w:rsid w:val="001B140F"/>
    <w:rsid w:val="001B5DAF"/>
    <w:rsid w:val="001B7B75"/>
    <w:rsid w:val="001C07B4"/>
    <w:rsid w:val="001C18FF"/>
    <w:rsid w:val="001C2A69"/>
    <w:rsid w:val="001C39D5"/>
    <w:rsid w:val="001D2FDE"/>
    <w:rsid w:val="001D5D85"/>
    <w:rsid w:val="001E3D89"/>
    <w:rsid w:val="00235C19"/>
    <w:rsid w:val="00251664"/>
    <w:rsid w:val="002632AB"/>
    <w:rsid w:val="00266EF2"/>
    <w:rsid w:val="002821AB"/>
    <w:rsid w:val="002847E9"/>
    <w:rsid w:val="00295D8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0EE2"/>
    <w:rsid w:val="003722D8"/>
    <w:rsid w:val="00382C09"/>
    <w:rsid w:val="00382DD0"/>
    <w:rsid w:val="003B7C5A"/>
    <w:rsid w:val="003C016E"/>
    <w:rsid w:val="003C2C30"/>
    <w:rsid w:val="003C6FBF"/>
    <w:rsid w:val="003D7A04"/>
    <w:rsid w:val="003E0FCD"/>
    <w:rsid w:val="003E1BC4"/>
    <w:rsid w:val="003E4227"/>
    <w:rsid w:val="003F0CC5"/>
    <w:rsid w:val="004032BC"/>
    <w:rsid w:val="00407AA3"/>
    <w:rsid w:val="00420AFB"/>
    <w:rsid w:val="00426790"/>
    <w:rsid w:val="004306B6"/>
    <w:rsid w:val="0043284A"/>
    <w:rsid w:val="00436A70"/>
    <w:rsid w:val="00443E73"/>
    <w:rsid w:val="00450F60"/>
    <w:rsid w:val="00453A01"/>
    <w:rsid w:val="004572D8"/>
    <w:rsid w:val="00462C24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4497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2D5"/>
    <w:rsid w:val="00637718"/>
    <w:rsid w:val="00642568"/>
    <w:rsid w:val="00680208"/>
    <w:rsid w:val="00680463"/>
    <w:rsid w:val="00682347"/>
    <w:rsid w:val="00690952"/>
    <w:rsid w:val="006C2351"/>
    <w:rsid w:val="006C7B37"/>
    <w:rsid w:val="006D5098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0139"/>
    <w:rsid w:val="00757110"/>
    <w:rsid w:val="007605D4"/>
    <w:rsid w:val="00761D8D"/>
    <w:rsid w:val="00764DED"/>
    <w:rsid w:val="007706C4"/>
    <w:rsid w:val="007A21D4"/>
    <w:rsid w:val="007A5E7D"/>
    <w:rsid w:val="007D2249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5C1B"/>
    <w:rsid w:val="00856178"/>
    <w:rsid w:val="00857347"/>
    <w:rsid w:val="00862484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22267"/>
    <w:rsid w:val="009332B8"/>
    <w:rsid w:val="009373FD"/>
    <w:rsid w:val="00950334"/>
    <w:rsid w:val="00962371"/>
    <w:rsid w:val="00962B83"/>
    <w:rsid w:val="00991518"/>
    <w:rsid w:val="00994FC2"/>
    <w:rsid w:val="0099556A"/>
    <w:rsid w:val="009961A2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77673"/>
    <w:rsid w:val="00A86C64"/>
    <w:rsid w:val="00AB4406"/>
    <w:rsid w:val="00AB6FBE"/>
    <w:rsid w:val="00AB78EA"/>
    <w:rsid w:val="00AC2F65"/>
    <w:rsid w:val="00AC7B63"/>
    <w:rsid w:val="00AE166A"/>
    <w:rsid w:val="00AE3DC9"/>
    <w:rsid w:val="00AF037B"/>
    <w:rsid w:val="00AF0624"/>
    <w:rsid w:val="00AF1D95"/>
    <w:rsid w:val="00AF4336"/>
    <w:rsid w:val="00B04EAA"/>
    <w:rsid w:val="00B25F8D"/>
    <w:rsid w:val="00B26A52"/>
    <w:rsid w:val="00B5406D"/>
    <w:rsid w:val="00B67D46"/>
    <w:rsid w:val="00B76FCB"/>
    <w:rsid w:val="00B834C3"/>
    <w:rsid w:val="00BA1A21"/>
    <w:rsid w:val="00BB1046"/>
    <w:rsid w:val="00BB2E91"/>
    <w:rsid w:val="00BC4597"/>
    <w:rsid w:val="00BC5E9D"/>
    <w:rsid w:val="00BC746C"/>
    <w:rsid w:val="00C05ABF"/>
    <w:rsid w:val="00C06017"/>
    <w:rsid w:val="00C6134E"/>
    <w:rsid w:val="00C67D71"/>
    <w:rsid w:val="00C93DDF"/>
    <w:rsid w:val="00CE50B1"/>
    <w:rsid w:val="00CF0196"/>
    <w:rsid w:val="00CF3A4A"/>
    <w:rsid w:val="00CF45AF"/>
    <w:rsid w:val="00D1318C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5A3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4A6"/>
    <w:rsid w:val="00F777A5"/>
    <w:rsid w:val="00F800B7"/>
    <w:rsid w:val="00F83A1D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9DFC85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1776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6E30A-E138-43AA-9F28-38CC6483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190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27</cp:revision>
  <cp:lastPrinted>2019-05-28T04:45:00Z</cp:lastPrinted>
  <dcterms:created xsi:type="dcterms:W3CDTF">2019-04-04T03:24:00Z</dcterms:created>
  <dcterms:modified xsi:type="dcterms:W3CDTF">2019-09-03T03:24:00Z</dcterms:modified>
</cp:coreProperties>
</file>